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C5A" w:rsidRDefault="00E55C5A" w:rsidP="00E038C4">
      <w:pPr>
        <w:pStyle w:val="ConsPlusTitle"/>
        <w:ind w:right="2096"/>
        <w:jc w:val="right"/>
        <w:rPr>
          <w:b w:val="0"/>
          <w:bCs w:val="0"/>
        </w:rPr>
      </w:pPr>
      <w:r w:rsidRPr="00167B47">
        <w:rPr>
          <w:b w:val="0"/>
          <w:bCs w:val="0"/>
        </w:rPr>
        <w:t>Приложение</w:t>
      </w:r>
      <w:r>
        <w:rPr>
          <w:b w:val="0"/>
          <w:bCs w:val="0"/>
        </w:rPr>
        <w:t>№1</w:t>
      </w:r>
    </w:p>
    <w:p w:rsidR="00E55C5A" w:rsidRDefault="00E55C5A" w:rsidP="002B5F91">
      <w:pPr>
        <w:pStyle w:val="ConsPlusTitle"/>
        <w:ind w:right="395"/>
        <w:jc w:val="right"/>
        <w:rPr>
          <w:b w:val="0"/>
          <w:bCs w:val="0"/>
        </w:rPr>
      </w:pPr>
      <w:r>
        <w:rPr>
          <w:b w:val="0"/>
          <w:bCs w:val="0"/>
        </w:rPr>
        <w:t>к постановлению администрации</w:t>
      </w:r>
    </w:p>
    <w:p w:rsidR="00E55C5A" w:rsidRDefault="00E55C5A" w:rsidP="002B5F91">
      <w:pPr>
        <w:pStyle w:val="ConsPlusTitle"/>
        <w:ind w:right="1954"/>
        <w:jc w:val="right"/>
        <w:rPr>
          <w:b w:val="0"/>
          <w:bCs w:val="0"/>
        </w:rPr>
      </w:pPr>
      <w:r>
        <w:rPr>
          <w:b w:val="0"/>
          <w:bCs w:val="0"/>
        </w:rPr>
        <w:t xml:space="preserve"> Унечского района</w:t>
      </w:r>
    </w:p>
    <w:p w:rsidR="00E55C5A" w:rsidRDefault="00E55C5A" w:rsidP="00DF4696">
      <w:pPr>
        <w:pStyle w:val="ConsPlusTitle"/>
        <w:tabs>
          <w:tab w:val="left" w:pos="10206"/>
        </w:tabs>
        <w:ind w:right="1670"/>
        <w:jc w:val="right"/>
        <w:rPr>
          <w:b w:val="0"/>
          <w:bCs w:val="0"/>
        </w:rPr>
      </w:pPr>
      <w:r>
        <w:rPr>
          <w:b w:val="0"/>
          <w:bCs w:val="0"/>
        </w:rPr>
        <w:t xml:space="preserve">   От 18.07.2022г. №170</w:t>
      </w:r>
    </w:p>
    <w:p w:rsidR="00E55C5A" w:rsidRDefault="00E55C5A" w:rsidP="00051C05">
      <w:pPr>
        <w:pStyle w:val="ConsPlusTitle"/>
        <w:ind w:right="-456"/>
        <w:jc w:val="right"/>
        <w:rPr>
          <w:b w:val="0"/>
          <w:bCs w:val="0"/>
        </w:rPr>
      </w:pPr>
    </w:p>
    <w:p w:rsidR="00E55C5A" w:rsidRDefault="00E55C5A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</w:p>
    <w:p w:rsidR="00E55C5A" w:rsidRDefault="00E55C5A" w:rsidP="00051C05">
      <w:pPr>
        <w:pStyle w:val="ConsPlusTitle"/>
        <w:jc w:val="center"/>
      </w:pPr>
    </w:p>
    <w:p w:rsidR="00E55C5A" w:rsidRDefault="00E55C5A" w:rsidP="00051C05">
      <w:pPr>
        <w:pStyle w:val="ConsPlusTitle"/>
        <w:jc w:val="center"/>
      </w:pPr>
    </w:p>
    <w:tbl>
      <w:tblPr>
        <w:tblW w:w="14806" w:type="dxa"/>
        <w:tblInd w:w="-106" w:type="dxa"/>
        <w:tblLook w:val="00A0"/>
      </w:tblPr>
      <w:tblGrid>
        <w:gridCol w:w="720"/>
        <w:gridCol w:w="4720"/>
        <w:gridCol w:w="780"/>
        <w:gridCol w:w="900"/>
        <w:gridCol w:w="960"/>
        <w:gridCol w:w="960"/>
        <w:gridCol w:w="830"/>
        <w:gridCol w:w="1749"/>
        <w:gridCol w:w="1774"/>
        <w:gridCol w:w="1413"/>
      </w:tblGrid>
      <w:tr w:rsidR="00E55C5A" w:rsidRPr="004268EE">
        <w:trPr>
          <w:trHeight w:val="130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4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расхордов</w:t>
            </w:r>
          </w:p>
        </w:tc>
        <w:tc>
          <w:tcPr>
            <w:tcW w:w="4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Объем средств на реализацию, рублей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555DF7">
              <w:rPr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555DF7">
              <w:rPr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555DF7">
              <w:rPr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555DF7">
              <w:rPr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sz w:val="20"/>
                <w:szCs w:val="20"/>
                <w:lang w:eastAsia="ru-RU"/>
              </w:rPr>
            </w:pPr>
            <w:r w:rsidRPr="00555DF7">
              <w:rPr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55DF7">
              <w:rPr>
                <w:sz w:val="20"/>
                <w:szCs w:val="20"/>
                <w:lang w:eastAsia="ru-RU"/>
              </w:rPr>
              <w:t xml:space="preserve">2022 год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55DF7">
              <w:rPr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555DF7">
              <w:rPr>
                <w:sz w:val="20"/>
                <w:szCs w:val="20"/>
                <w:lang w:eastAsia="ru-RU"/>
              </w:rPr>
              <w:t>2024 год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E55C5A" w:rsidRPr="004268EE">
        <w:trPr>
          <w:trHeight w:val="15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реализации полномочий исполнительно-распорядительного органа муниципального образования Унечское городское поселение Унечского муниципального района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200 949 728,90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120 701 483,68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89 891 030,31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157 443 019,93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76 580 854,68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77 300 616,31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43 506 708,97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44 120 629,00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12 590 414,00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200 949 728,90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120 701 483,68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89 891 030,31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455 000,00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39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</w:tr>
      <w:tr w:rsidR="00E55C5A" w:rsidRPr="004268EE">
        <w:trPr>
          <w:trHeight w:val="7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2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2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</w:tr>
      <w:tr w:rsidR="00E55C5A" w:rsidRPr="004268EE">
        <w:trPr>
          <w:trHeight w:val="10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</w:tr>
      <w:tr w:rsidR="00E55C5A" w:rsidRPr="004268EE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</w:tr>
      <w:tr w:rsidR="00E55C5A" w:rsidRPr="004268EE">
        <w:trPr>
          <w:trHeight w:val="81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0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3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455 000,00</w:t>
            </w:r>
          </w:p>
        </w:tc>
      </w:tr>
      <w:tr w:rsidR="00E55C5A" w:rsidRPr="004268EE">
        <w:trPr>
          <w:trHeight w:val="62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75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E55C5A" w:rsidRPr="004268EE">
        <w:trPr>
          <w:trHeight w:val="7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7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1.1.2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811140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81140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Водохозяйственные и водоохранные мероприятия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83290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335 000,00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186 598 352,65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106 299 026,60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75 440 132,00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143 091 843,68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62 178 597,60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62 849 918,00</w:t>
            </w:r>
          </w:p>
        </w:tc>
      </w:tr>
      <w:tr w:rsidR="00E55C5A" w:rsidRPr="004268EE">
        <w:trPr>
          <w:trHeight w:val="7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43 506 508,97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44 120 429,00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12 590 214,00</w:t>
            </w:r>
          </w:p>
        </w:tc>
      </w:tr>
      <w:tr w:rsidR="00E55C5A" w:rsidRPr="004268EE">
        <w:trPr>
          <w:trHeight w:val="57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4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186 598 352,65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106 299 026,60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75 440 132,00</w:t>
            </w:r>
          </w:p>
        </w:tc>
      </w:tr>
      <w:tr w:rsidR="00E55C5A" w:rsidRPr="004268EE">
        <w:trPr>
          <w:trHeight w:val="14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59 658 270,34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56 676 921,34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45 371 132,00</w:t>
            </w:r>
          </w:p>
        </w:tc>
      </w:tr>
      <w:tr w:rsidR="00E55C5A" w:rsidRPr="004268EE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30 267 002,44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31 496 492,34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32 780 918,00</w:t>
            </w:r>
          </w:p>
        </w:tc>
      </w:tr>
      <w:tr w:rsidR="00E55C5A" w:rsidRPr="004268EE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29 391 267,90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25 180 429,00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12 590 214,00</w:t>
            </w:r>
          </w:p>
        </w:tc>
      </w:tr>
      <w:tr w:rsidR="00E55C5A" w:rsidRPr="004268EE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59 658 270,34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56 676 921,34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45 371 132,00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28 445 309,39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30 171 206,60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32 118 275,16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28 445 309,39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30 171 206,60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32 118 275,16</w:t>
            </w:r>
          </w:p>
        </w:tc>
      </w:tr>
      <w:tr w:rsidR="00E55C5A" w:rsidRPr="004268EE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3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3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28 445 309,39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30 171 206,60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32 118 275,16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31 212 960,95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26 505 714,74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13 252 856,84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1 821 693,05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1 325 285,74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662 642,84</w:t>
            </w:r>
          </w:p>
        </w:tc>
      </w:tr>
      <w:tr w:rsidR="00E55C5A" w:rsidRPr="004268EE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29 391 267,90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25 180 429,00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12 590 214,00</w:t>
            </w:r>
          </w:p>
        </w:tc>
      </w:tr>
      <w:tr w:rsidR="00E55C5A" w:rsidRPr="004268EE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S6170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31 212 960,95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26 505 714,74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13 252 856,84</w:t>
            </w:r>
          </w:p>
        </w:tc>
      </w:tr>
      <w:tr w:rsidR="00E55C5A" w:rsidRPr="004268EE">
        <w:trPr>
          <w:trHeight w:val="8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условий для обеспечения потребности населения городского поселения в транспортных услугах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</w:tr>
      <w:tr w:rsidR="00E55C5A" w:rsidRPr="004268EE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</w:tr>
      <w:tr w:rsidR="00E55C5A" w:rsidRPr="004268EE">
        <w:trPr>
          <w:trHeight w:val="8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3 620 000,00</w:t>
            </w:r>
          </w:p>
        </w:tc>
      </w:tr>
      <w:tr w:rsidR="00E55C5A" w:rsidRPr="004268EE">
        <w:trPr>
          <w:trHeight w:val="45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3 570 000,00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3 570 000,00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3 570 000,00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5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3 570 000,00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3 570 000,00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3 570 000,00</w:t>
            </w:r>
          </w:p>
        </w:tc>
      </w:tr>
      <w:tr w:rsidR="00E55C5A" w:rsidRPr="004268EE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55C5A" w:rsidRPr="004268EE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3 570 000,00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3 570 000,00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3 570 000,00</w:t>
            </w:r>
          </w:p>
        </w:tc>
      </w:tr>
      <w:tr w:rsidR="00E55C5A" w:rsidRPr="004268EE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E55C5A" w:rsidRPr="004268EE">
        <w:trPr>
          <w:trHeight w:val="43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E55C5A" w:rsidRPr="004268EE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E55C5A" w:rsidRPr="004268EE">
        <w:trPr>
          <w:trHeight w:val="8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E55C5A" w:rsidRPr="004268EE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E55C5A" w:rsidRPr="004268EE">
        <w:trPr>
          <w:trHeight w:val="55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E55C5A" w:rsidRPr="004268EE">
        <w:trPr>
          <w:trHeight w:val="7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83300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E55C5A" w:rsidRPr="004268EE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107 461 933,79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26 602 105,26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25 549 000,00</w:t>
            </w:r>
          </w:p>
        </w:tc>
      </w:tr>
      <w:tr w:rsidR="00E55C5A" w:rsidRPr="004268EE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107 461 933,79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25 897 105,26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25 549 000,00</w:t>
            </w:r>
          </w:p>
        </w:tc>
      </w:tr>
      <w:tr w:rsidR="00E55C5A" w:rsidRPr="004268EE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107 461 933,79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26 602 105,26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25 549 000,00</w:t>
            </w:r>
          </w:p>
        </w:tc>
      </w:tr>
      <w:tr w:rsidR="00E55C5A" w:rsidRPr="004268EE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E55C5A" w:rsidRPr="004268EE">
        <w:trPr>
          <w:trHeight w:val="7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</w:tr>
      <w:tr w:rsidR="00E55C5A" w:rsidRPr="004268EE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муниципальной собственности (разработка ПСД, строительный контроль, экспертизы по благоустройству, водоснабжению и прочее)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5 204 000,00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1 199 000,00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E55C5A" w:rsidRPr="004268EE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5 204 000,00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1 199 000,00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E55C5A" w:rsidRPr="004268EE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5 204 000,00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1 199 000,00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E55C5A" w:rsidRPr="004268EE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17 318 446,00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13 651 000,00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14 125 000,00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17 318 446,00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13 651 000,00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14 125 000,00</w:t>
            </w:r>
          </w:p>
        </w:tc>
      </w:tr>
      <w:tr w:rsidR="00E55C5A" w:rsidRPr="004268EE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81690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17 318 446,00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13 651 000,00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14 125 000,00</w:t>
            </w:r>
          </w:p>
        </w:tc>
      </w:tr>
      <w:tr w:rsidR="00E55C5A" w:rsidRPr="004268EE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Озеленение территории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</w:tr>
      <w:tr w:rsidR="00E55C5A" w:rsidRPr="004268EE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</w:tr>
      <w:tr w:rsidR="00E55C5A" w:rsidRPr="004268EE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2.4.5.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1 712 200,00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1 713 000,00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1 727 000,00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1 712 200,00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1 713 000,00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1 727 000,00</w:t>
            </w:r>
          </w:p>
        </w:tc>
      </w:tr>
      <w:tr w:rsidR="00E55C5A" w:rsidRPr="004268EE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1 712 200,00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1 713 000,00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1 727 000,00</w:t>
            </w:r>
          </w:p>
        </w:tc>
      </w:tr>
      <w:tr w:rsidR="00E55C5A" w:rsidRPr="004268EE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2.4.6.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76 386 287,79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2 456 000,00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2 456 000,00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76 386 287,79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2 456 000,00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2 456 000,00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76 386 287,79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2 456 000,00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2 456 000,00</w:t>
            </w:r>
          </w:p>
        </w:tc>
      </w:tr>
      <w:tr w:rsidR="00E55C5A" w:rsidRPr="004268EE">
        <w:trPr>
          <w:trHeight w:val="50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2.4.7.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E55C5A" w:rsidRPr="004268EE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E55C5A" w:rsidRPr="004268EE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2.4.8.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2 239 000,00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2 239 000,00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2 239 000,00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7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2 239 000,00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2 239 000,00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2 239 000,00</w:t>
            </w:r>
          </w:p>
        </w:tc>
      </w:tr>
      <w:tr w:rsidR="00E55C5A" w:rsidRPr="004268EE">
        <w:trPr>
          <w:trHeight w:val="6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2 239 000,00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2 239 000,00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2 239 000,00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060913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6091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2.4.9.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382 000,00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060913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060913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060913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6091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382 000,00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060913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6091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060913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6091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060913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6091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81830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382 000,00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060913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6091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2.4.10.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объектов ЖКХ к зиме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742 105,26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37 105,26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Поступления из федерального, </w:t>
            </w:r>
            <w:bookmarkStart w:id="0" w:name="_GoBack"/>
            <w:bookmarkEnd w:id="0"/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S3450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742 105,26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9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Pr="00555D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водоснабжения в г. Унеча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2.5.1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8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E55C5A" w:rsidRPr="004268EE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E55C5A" w:rsidRPr="004268EE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2.6.1.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(изготовление ПСД, СТРОИТЕЛЬНЫЙ КОНТРОЛЬ, ЭКСПЕРТИЗЫ И ПРОЧИЕ РАСХОДЫ) (современная городская среда)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E55C5A" w:rsidRPr="004268EE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7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E55C5A" w:rsidRPr="004268EE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проведению работ по ремонту, реставрации, благоустройству воинских захоронений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190 029,50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9 501,50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180 528,00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190 029,50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9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2.7.1.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L2990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190 029,50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L2990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9 501,50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L2990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180 528,00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L2990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3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L2990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190 029,50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2.8.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Благоустройство мест (площадок)накопления ТКО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E55C5A" w:rsidRPr="004268EE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39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E55C5A" w:rsidRPr="004268EE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2.8.1.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E55C5A" w:rsidRPr="004268EE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81720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450 000,00</w:t>
            </w:r>
          </w:p>
        </w:tc>
      </w:tr>
      <w:tr w:rsidR="00E55C5A" w:rsidRPr="004268EE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2.9.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5C5A" w:rsidRPr="003A4A18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A1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канализационных сетей и канализационных коллекторов в г.Унеча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14 668 119,02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733 405,95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13 934 713,07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14 668 119,02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55C5A" w:rsidRPr="004268EE">
        <w:trPr>
          <w:trHeight w:val="7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2.9.1.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14 668 119,02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733 405,95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13 934 713,07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S1270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14 668 119,02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55C5A" w:rsidRPr="004268EE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2.10.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"Чистая вода (Брянская область)"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16 500 000,00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16 335 000,00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16 500 000,00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2.10.1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16 500 000,00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16 335 000,00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16 500 000,00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водопроводных сетей по ул. Иванова, ул. Садовая, ул. Щорса, ул. Кирова, ул. Чапаева пер. Иванова, пер. Крупской в г. Унеча Унечского района Брянской области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6 435 000,00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6 500 000,00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76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Модернизация оборудования на станции 2-го подъема воды в г. Унеча Унечского района Брянской области)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88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8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9 900 000,00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F5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52430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452 992,21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430 280,27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415 720,27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452 992,21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430 280,27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415 720,27</w:t>
            </w:r>
          </w:p>
        </w:tc>
      </w:tr>
      <w:tr w:rsidR="00E55C5A" w:rsidRPr="004268EE">
        <w:trPr>
          <w:trHeight w:val="6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452 992,21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430 280,27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415 720,27</w:t>
            </w:r>
          </w:p>
        </w:tc>
      </w:tr>
      <w:tr w:rsidR="00E55C5A" w:rsidRPr="004268EE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государственной поддержки молодых семей в улучшении жилищных условий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357 992,21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331 280,27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313 720,27</w:t>
            </w:r>
          </w:p>
        </w:tc>
      </w:tr>
      <w:tr w:rsidR="00E55C5A" w:rsidRPr="004268EE">
        <w:trPr>
          <w:trHeight w:val="3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357 992,21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331 280,27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313 720,27</w:t>
            </w:r>
          </w:p>
        </w:tc>
      </w:tr>
      <w:tr w:rsidR="00E55C5A" w:rsidRPr="004268EE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357 992,21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331 280,27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313 720,27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357 992,21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331 280,27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313 720,27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80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357 992,21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331 280,27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313 720,27</w:t>
            </w:r>
          </w:p>
        </w:tc>
      </w:tr>
      <w:tr w:rsidR="00E55C5A" w:rsidRPr="004268EE">
        <w:trPr>
          <w:trHeight w:val="7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84420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357 992,21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331 280,27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313 720,27</w:t>
            </w:r>
          </w:p>
        </w:tc>
      </w:tr>
      <w:tr w:rsidR="00E55C5A" w:rsidRPr="004268EE">
        <w:trPr>
          <w:trHeight w:val="14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92 000,00</w:t>
            </w:r>
          </w:p>
        </w:tc>
      </w:tr>
      <w:tr w:rsidR="00E55C5A" w:rsidRPr="004268EE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92 000,00</w:t>
            </w: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92 000,00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92 000,00</w:t>
            </w:r>
          </w:p>
        </w:tc>
      </w:tr>
      <w:tr w:rsidR="00E55C5A" w:rsidRPr="004268EE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4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92 000,00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в сфере молодежной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3.3.1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E55C5A" w:rsidRPr="004268EE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5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82360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E55C5A" w:rsidRPr="004268EE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13 443 384,04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13 517 176,81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13 580 178,04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13 443 184,04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13 516 976,81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13 579 978,04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13 443 384,04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13 517 176,81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13 580 178,04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2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55C5A" w:rsidRPr="004268EE">
        <w:trPr>
          <w:trHeight w:val="28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75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55C5A" w:rsidRPr="004268EE">
        <w:trPr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7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E55C5A" w:rsidRPr="004268EE">
        <w:trPr>
          <w:trHeight w:val="15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эффективного управления и распоряжения муниципальным имуществом городского поселения ( в том числе земельными участками), рационального его использования, распоряжения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851 184,04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864 976,81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864 978,04</w:t>
            </w:r>
          </w:p>
        </w:tc>
      </w:tr>
      <w:tr w:rsidR="00E55C5A" w:rsidRPr="004268EE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851 184,04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864 976,81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864 978,04</w:t>
            </w:r>
          </w:p>
        </w:tc>
      </w:tr>
      <w:tr w:rsidR="00E55C5A" w:rsidRPr="004268EE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6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851 184,04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864 976,81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864 978,04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Оценка имущества, признание прав и регулирования отношений муниц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26 000,00</w:t>
            </w:r>
          </w:p>
        </w:tc>
      </w:tr>
      <w:tr w:rsidR="00E55C5A" w:rsidRPr="004268EE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5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</w:tr>
      <w:tr w:rsidR="00E55C5A" w:rsidRPr="004268EE">
        <w:trPr>
          <w:trHeight w:val="7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80920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</w:tr>
      <w:tr w:rsidR="00E55C5A" w:rsidRPr="004268EE">
        <w:trPr>
          <w:trHeight w:val="564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4.2.3.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700 184,04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713 976,81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713 978,04</w:t>
            </w:r>
          </w:p>
        </w:tc>
      </w:tr>
      <w:tr w:rsidR="00E55C5A" w:rsidRPr="004268EE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4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9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5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700 184,04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713 976,81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713 978,04</w:t>
            </w:r>
          </w:p>
        </w:tc>
      </w:tr>
      <w:tr w:rsidR="00E55C5A" w:rsidRPr="004268EE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700 184,04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713 976,81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713 978,04</w:t>
            </w:r>
          </w:p>
        </w:tc>
      </w:tr>
      <w:tr w:rsidR="00E55C5A" w:rsidRPr="004268EE">
        <w:trPr>
          <w:trHeight w:val="9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4.3.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Обеспечение прав граждан на доступ к культурным ценностям, на участие в культурной жизни городского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12 492 000,00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12 552 000,00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12 615 000,00</w:t>
            </w:r>
          </w:p>
        </w:tc>
      </w:tr>
      <w:tr w:rsidR="00E55C5A" w:rsidRPr="004268EE">
        <w:trPr>
          <w:trHeight w:val="8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12 492 000,00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12 552 000,00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12 615 000,00</w:t>
            </w:r>
          </w:p>
        </w:tc>
      </w:tr>
      <w:tr w:rsidR="00E55C5A" w:rsidRPr="004268EE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12 492 000,00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12 552 000,00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12 615 000,00</w:t>
            </w:r>
          </w:p>
        </w:tc>
      </w:tr>
      <w:tr w:rsidR="00E55C5A" w:rsidRPr="004268EE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4.3.1.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6 533 000,00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6 576 000,00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6 621 000,00</w:t>
            </w:r>
          </w:p>
        </w:tc>
      </w:tr>
      <w:tr w:rsidR="00E55C5A" w:rsidRPr="004268EE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6 533 000,00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6 576 000,00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6 621 000,00</w:t>
            </w:r>
          </w:p>
        </w:tc>
      </w:tr>
      <w:tr w:rsidR="00E55C5A" w:rsidRPr="004268EE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6 533 000,00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6 576 000,00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6 621 000,00</w:t>
            </w:r>
          </w:p>
        </w:tc>
      </w:tr>
      <w:tr w:rsidR="00E55C5A" w:rsidRPr="004268EE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4.3.2.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4 759 000,00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4 776 000,00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4 794 000,00</w:t>
            </w:r>
          </w:p>
        </w:tc>
      </w:tr>
      <w:tr w:rsidR="00E55C5A" w:rsidRPr="004268EE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56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4 759 000,00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4 776 000,00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4 794 000,00</w:t>
            </w:r>
          </w:p>
        </w:tc>
      </w:tr>
      <w:tr w:rsidR="00E55C5A" w:rsidRPr="004268EE">
        <w:trPr>
          <w:trHeight w:val="6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5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84270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4 759 000,00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4 776 000,00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4 794 000,00</w:t>
            </w:r>
          </w:p>
        </w:tc>
      </w:tr>
      <w:tr w:rsidR="00E55C5A" w:rsidRPr="004268EE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4.3.3.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 отдыха жителей поселения и организация обустройства мест массового отдыха населения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</w:tr>
      <w:tr w:rsidR="00E55C5A" w:rsidRPr="004268EE">
        <w:trPr>
          <w:trHeight w:val="61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0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84320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</w:tr>
      <w:tr w:rsidR="00E55C5A" w:rsidRPr="004268EE">
        <w:trPr>
          <w:trHeight w:val="127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4.4.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E55C5A" w:rsidRPr="004268EE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E55C5A" w:rsidRPr="004268EE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E55C5A" w:rsidRPr="004268EE">
        <w:trPr>
          <w:trHeight w:val="61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4.5.1.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E55C5A" w:rsidRPr="004268EE">
        <w:trPr>
          <w:trHeight w:val="444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C5A" w:rsidRPr="004268EE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E55C5A" w:rsidRPr="004268EE">
        <w:trPr>
          <w:trHeight w:val="63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5C5A" w:rsidRPr="004268EE">
        <w:trPr>
          <w:trHeight w:val="9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555DF7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82460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C5A" w:rsidRPr="00555DF7" w:rsidRDefault="00E55C5A" w:rsidP="00555DF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55D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</w:tbl>
    <w:p w:rsidR="00E55C5A" w:rsidRDefault="00E55C5A" w:rsidP="00051C05">
      <w:pPr>
        <w:pStyle w:val="ConsPlusTitle"/>
        <w:jc w:val="center"/>
      </w:pPr>
    </w:p>
    <w:p w:rsidR="00E55C5A" w:rsidRDefault="00E55C5A" w:rsidP="00051C05">
      <w:pPr>
        <w:pStyle w:val="ConsPlusTitle"/>
        <w:jc w:val="center"/>
      </w:pPr>
    </w:p>
    <w:p w:rsidR="00E55C5A" w:rsidRDefault="00E55C5A" w:rsidP="00051C05">
      <w:pPr>
        <w:pStyle w:val="ConsPlusTitle"/>
        <w:jc w:val="center"/>
      </w:pPr>
    </w:p>
    <w:sectPr w:rsidR="00E55C5A" w:rsidSect="00DB7C29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92C"/>
    <w:rsid w:val="00014DE8"/>
    <w:rsid w:val="00051C05"/>
    <w:rsid w:val="00060913"/>
    <w:rsid w:val="000A292C"/>
    <w:rsid w:val="000B1B23"/>
    <w:rsid w:val="000F002B"/>
    <w:rsid w:val="0012581B"/>
    <w:rsid w:val="00156C4E"/>
    <w:rsid w:val="001636EB"/>
    <w:rsid w:val="00167B47"/>
    <w:rsid w:val="001910D3"/>
    <w:rsid w:val="00191CB6"/>
    <w:rsid w:val="001C6D84"/>
    <w:rsid w:val="001D3901"/>
    <w:rsid w:val="00220BC1"/>
    <w:rsid w:val="00260D20"/>
    <w:rsid w:val="002B0CCD"/>
    <w:rsid w:val="002B5F91"/>
    <w:rsid w:val="00301535"/>
    <w:rsid w:val="00314988"/>
    <w:rsid w:val="00344174"/>
    <w:rsid w:val="0036257A"/>
    <w:rsid w:val="003703AE"/>
    <w:rsid w:val="003711C2"/>
    <w:rsid w:val="003A4A18"/>
    <w:rsid w:val="003B46A0"/>
    <w:rsid w:val="003C6788"/>
    <w:rsid w:val="003E262E"/>
    <w:rsid w:val="003F242C"/>
    <w:rsid w:val="00417444"/>
    <w:rsid w:val="004217A0"/>
    <w:rsid w:val="004227C0"/>
    <w:rsid w:val="004268EE"/>
    <w:rsid w:val="00427D68"/>
    <w:rsid w:val="0043274F"/>
    <w:rsid w:val="004A2BDC"/>
    <w:rsid w:val="004B4E7D"/>
    <w:rsid w:val="004D39D8"/>
    <w:rsid w:val="004E4920"/>
    <w:rsid w:val="004F0CE7"/>
    <w:rsid w:val="00555DF7"/>
    <w:rsid w:val="00567773"/>
    <w:rsid w:val="005A6142"/>
    <w:rsid w:val="005B6621"/>
    <w:rsid w:val="005C7408"/>
    <w:rsid w:val="005E6D7B"/>
    <w:rsid w:val="005F1418"/>
    <w:rsid w:val="005F5C20"/>
    <w:rsid w:val="006538EA"/>
    <w:rsid w:val="0069010A"/>
    <w:rsid w:val="006B5795"/>
    <w:rsid w:val="006E199A"/>
    <w:rsid w:val="006E5C20"/>
    <w:rsid w:val="007132C9"/>
    <w:rsid w:val="00726B58"/>
    <w:rsid w:val="00754548"/>
    <w:rsid w:val="00795DEC"/>
    <w:rsid w:val="007B6B14"/>
    <w:rsid w:val="007D5F7C"/>
    <w:rsid w:val="0080327A"/>
    <w:rsid w:val="00811346"/>
    <w:rsid w:val="00820B92"/>
    <w:rsid w:val="008434DB"/>
    <w:rsid w:val="00846FB8"/>
    <w:rsid w:val="008525DA"/>
    <w:rsid w:val="00853AB5"/>
    <w:rsid w:val="00866972"/>
    <w:rsid w:val="0087626C"/>
    <w:rsid w:val="008A0988"/>
    <w:rsid w:val="008E0D78"/>
    <w:rsid w:val="008E298A"/>
    <w:rsid w:val="009209D2"/>
    <w:rsid w:val="00923E51"/>
    <w:rsid w:val="00942658"/>
    <w:rsid w:val="00961623"/>
    <w:rsid w:val="00973FDD"/>
    <w:rsid w:val="00974B40"/>
    <w:rsid w:val="00991217"/>
    <w:rsid w:val="00995089"/>
    <w:rsid w:val="009A4F8B"/>
    <w:rsid w:val="009C2A1E"/>
    <w:rsid w:val="009C45D8"/>
    <w:rsid w:val="009F154C"/>
    <w:rsid w:val="00A26511"/>
    <w:rsid w:val="00A44AD1"/>
    <w:rsid w:val="00A75B38"/>
    <w:rsid w:val="00A857A1"/>
    <w:rsid w:val="00AA1314"/>
    <w:rsid w:val="00AA25CF"/>
    <w:rsid w:val="00AF7457"/>
    <w:rsid w:val="00BD162D"/>
    <w:rsid w:val="00BE0AFF"/>
    <w:rsid w:val="00BF2A5D"/>
    <w:rsid w:val="00BF42A0"/>
    <w:rsid w:val="00C535DA"/>
    <w:rsid w:val="00C55AB1"/>
    <w:rsid w:val="00CC57A1"/>
    <w:rsid w:val="00D1751F"/>
    <w:rsid w:val="00D244E0"/>
    <w:rsid w:val="00D75A12"/>
    <w:rsid w:val="00DB7C29"/>
    <w:rsid w:val="00DF4696"/>
    <w:rsid w:val="00E038C4"/>
    <w:rsid w:val="00E55C5A"/>
    <w:rsid w:val="00E74217"/>
    <w:rsid w:val="00E92F53"/>
    <w:rsid w:val="00E93A45"/>
    <w:rsid w:val="00E96429"/>
    <w:rsid w:val="00EA4C51"/>
    <w:rsid w:val="00EA59C2"/>
    <w:rsid w:val="00EB6D75"/>
    <w:rsid w:val="00F030FB"/>
    <w:rsid w:val="00F10EE3"/>
    <w:rsid w:val="00F12947"/>
    <w:rsid w:val="00F209FB"/>
    <w:rsid w:val="00F66691"/>
    <w:rsid w:val="00F7044D"/>
    <w:rsid w:val="00F73FAD"/>
    <w:rsid w:val="00F94ADE"/>
    <w:rsid w:val="00F9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9C2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EE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866972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866972"/>
    <w:rPr>
      <w:color w:val="auto"/>
      <w:u w:val="single"/>
    </w:rPr>
  </w:style>
  <w:style w:type="paragraph" w:customStyle="1" w:styleId="xl63">
    <w:name w:val="xl63"/>
    <w:basedOn w:val="Normal"/>
    <w:uiPriority w:val="99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Normal"/>
    <w:uiPriority w:val="99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Normal"/>
    <w:uiPriority w:val="99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Normal"/>
    <w:uiPriority w:val="99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7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592</TotalTime>
  <Pages>22</Pages>
  <Words>4137</Words>
  <Characters>23584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88</cp:revision>
  <cp:lastPrinted>2021-09-24T12:07:00Z</cp:lastPrinted>
  <dcterms:created xsi:type="dcterms:W3CDTF">2019-01-22T13:43:00Z</dcterms:created>
  <dcterms:modified xsi:type="dcterms:W3CDTF">2022-07-28T12:50:00Z</dcterms:modified>
</cp:coreProperties>
</file>